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E76B9" w14:textId="77777777" w:rsidR="003241EC" w:rsidRPr="00690BA6" w:rsidRDefault="003241EC" w:rsidP="003241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JORY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3FD8068" w14:textId="77777777" w:rsidR="003241EC" w:rsidRDefault="003241EC" w:rsidP="00324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F33F085" w14:textId="77777777" w:rsidR="003241EC" w:rsidRDefault="003241EC" w:rsidP="003241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EF6E2" w14:textId="77777777" w:rsidR="003241EC" w:rsidRDefault="003241EC" w:rsidP="003241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20A66" w14:textId="77777777" w:rsidR="003241EC" w:rsidRDefault="003241EC" w:rsidP="003241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4105E424" w14:textId="77777777" w:rsidR="003241EC" w:rsidRDefault="003241EC" w:rsidP="003241E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A0E00F0" w14:textId="77777777" w:rsidR="003241EC" w:rsidRDefault="003241EC" w:rsidP="003241E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646B215" w14:textId="77777777" w:rsidR="003241EC" w:rsidRDefault="003241EC" w:rsidP="003241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12AA0A1" w14:textId="77777777" w:rsidR="003241EC" w:rsidRDefault="003241EC" w:rsidP="003241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610186" w14:textId="77777777" w:rsidR="003241EC" w:rsidRDefault="003241EC" w:rsidP="003241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11 June 2021</w:t>
      </w:r>
    </w:p>
    <w:p w14:paraId="112732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BB3F" w14:textId="77777777" w:rsidR="003241EC" w:rsidRDefault="003241EC" w:rsidP="009139A6">
      <w:r>
        <w:separator/>
      </w:r>
    </w:p>
  </w:endnote>
  <w:endnote w:type="continuationSeparator" w:id="0">
    <w:p w14:paraId="73C23F00" w14:textId="77777777" w:rsidR="003241EC" w:rsidRDefault="003241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67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6E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6C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BDD8" w14:textId="77777777" w:rsidR="003241EC" w:rsidRDefault="003241EC" w:rsidP="009139A6">
      <w:r>
        <w:separator/>
      </w:r>
    </w:p>
  </w:footnote>
  <w:footnote w:type="continuationSeparator" w:id="0">
    <w:p w14:paraId="41EF21E5" w14:textId="77777777" w:rsidR="003241EC" w:rsidRDefault="003241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53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6FC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BB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EC"/>
    <w:rsid w:val="000666E0"/>
    <w:rsid w:val="002510B7"/>
    <w:rsid w:val="003241E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F8F62"/>
  <w15:chartTrackingRefBased/>
  <w15:docId w15:val="{556516F4-624A-49EB-8B65-62BE07DA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2021-07-21T10:50:00Z</dcterms:created>
  <dcterms:modified xsi:type="dcterms:W3CDTF">2021-07-21T10:51:00Z</dcterms:modified>
</cp:coreProperties>
</file>